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714" w:rsidRDefault="00065714" w:rsidP="000657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RYDEMAN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065714" w:rsidRDefault="00065714" w:rsidP="000657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Blofield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 Husbandman.</w:t>
      </w:r>
    </w:p>
    <w:p w:rsidR="00065714" w:rsidRDefault="00065714" w:rsidP="000657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5714" w:rsidRDefault="00065714" w:rsidP="000657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5714" w:rsidRDefault="00065714" w:rsidP="000657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Osbert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Mundeford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</w:t>
      </w:r>
    </w:p>
    <w:p w:rsidR="00065714" w:rsidRDefault="00065714" w:rsidP="000657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Wayneflete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junior,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Westleton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65714" w:rsidRDefault="00065714" w:rsidP="000657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065714" w:rsidRDefault="00065714" w:rsidP="000657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5714" w:rsidRDefault="00065714" w:rsidP="000657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5714" w:rsidRDefault="00065714" w:rsidP="000657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6B2F86" w:rsidRPr="00E71FC3" w:rsidRDefault="0006571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714" w:rsidRDefault="00065714" w:rsidP="00E71FC3">
      <w:pPr>
        <w:spacing w:after="0" w:line="240" w:lineRule="auto"/>
      </w:pPr>
      <w:r>
        <w:separator/>
      </w:r>
    </w:p>
  </w:endnote>
  <w:endnote w:type="continuationSeparator" w:id="0">
    <w:p w:rsidR="00065714" w:rsidRDefault="000657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714" w:rsidRDefault="00065714" w:rsidP="00E71FC3">
      <w:pPr>
        <w:spacing w:after="0" w:line="240" w:lineRule="auto"/>
      </w:pPr>
      <w:r>
        <w:separator/>
      </w:r>
    </w:p>
  </w:footnote>
  <w:footnote w:type="continuationSeparator" w:id="0">
    <w:p w:rsidR="00065714" w:rsidRDefault="000657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714"/>
    <w:rsid w:val="0006571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C6F94-D05F-4CD3-8C5B-49940676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657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2016-03-28T20:09:00Z</dcterms:created>
  <dcterms:modified xsi:type="dcterms:W3CDTF">2016-03-28T20:10:00Z</dcterms:modified>
</cp:coreProperties>
</file>